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DE020A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DE020A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5pt;height:32.25pt">
                <v:imagedata r:id="rId1" o:title=""/>
              </v:shape>
              <o:OLEObject Type="Embed" ProgID="Visio.Drawing.11" ShapeID="_x0000_i1025" DrawAspect="Content" ObjectID="_1578936637" r:id="rId2"/>
            </w:object>
          </w:r>
          <w:r>
            <w:tab/>
          </w:r>
          <w:r>
            <w:tab/>
          </w:r>
          <w:r w:rsidR="00DE020A">
            <w:rPr>
              <w:noProof/>
              <w:lang w:eastAsia="pt-PT"/>
            </w:rPr>
            <w:drawing>
              <wp:inline distT="0" distB="0" distL="0" distR="0">
                <wp:extent cx="971550" cy="476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DE020A">
            <w:rPr>
              <w:noProof/>
              <w:lang w:eastAsia="pt-PT"/>
            </w:rPr>
            <w:drawing>
              <wp:inline distT="0" distB="0" distL="0" distR="0">
                <wp:extent cx="1247775" cy="4762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4A3D"/>
    <w:rsid w:val="00DB4B83"/>
    <w:rsid w:val="00DC1ECC"/>
    <w:rsid w:val="00DE020A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F33C21CB-A8D7-465A-AD7B-CC9FB8E7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1E78A5A9.dotm</Template>
  <TotalTime>0</TotalTime>
  <Pages>5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2018-01-31T20:44:00Z</dcterms:created>
  <dcterms:modified xsi:type="dcterms:W3CDTF">2018-01-31T20:44:00Z</dcterms:modified>
</cp:coreProperties>
</file>